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77777777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 „</w:t>
      </w:r>
      <w:r w:rsidR="00351C58" w:rsidRPr="00351C58">
        <w:rPr>
          <w:b/>
          <w:sz w:val="32"/>
        </w:rPr>
        <w:t>Vorlage Beantwortung Bewertungskriterien</w:t>
      </w:r>
      <w:r>
        <w:rPr>
          <w:b/>
          <w:sz w:val="32"/>
        </w:rPr>
        <w:t>“</w:t>
      </w:r>
    </w:p>
    <w:p w14:paraId="46C928BD" w14:textId="620B07B4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553E3F">
        <w:t>SW EUDI Wallet Adapter</w:t>
      </w:r>
    </w:p>
    <w:p w14:paraId="46C928BE" w14:textId="4843F2CC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Z42-</w:t>
      </w:r>
      <w:r w:rsidR="00553E3F">
        <w:t>2026-0087</w:t>
      </w:r>
    </w:p>
    <w:p w14:paraId="46C928BF" w14:textId="77777777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E8625F">
            <w:rPr>
              <w:noProof/>
            </w:rPr>
            <w:instrText xml:space="preserve"> FORMTEXT </w:instrText>
          </w:r>
          <w:r w:rsidRPr="00E8625F">
            <w:rPr>
              <w:noProof/>
            </w:rPr>
          </w:r>
          <w:r w:rsidRPr="00E8625F">
            <w:rPr>
              <w:noProof/>
            </w:rPr>
            <w:fldChar w:fldCharType="separate"/>
          </w:r>
          <w:r w:rsidRPr="00E8625F">
            <w:rPr>
              <w:noProof/>
            </w:rPr>
            <w:t>__________________________________________</w:t>
          </w:r>
          <w:r w:rsidRPr="00E8625F">
            <w:rPr>
              <w:noProof/>
            </w:rPr>
            <w:fldChar w:fldCharType="end"/>
          </w:r>
        </w:sdtContent>
      </w:sdt>
    </w:p>
    <w:p w14:paraId="46C928C0" w14:textId="77777777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einzureichen.</w:t>
      </w:r>
      <w:bookmarkEnd w:id="0"/>
    </w:p>
    <w:p w14:paraId="46C928C1" w14:textId="77777777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instrText xml:space="preserve"> FORMTEXT </w:instrTex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separate"/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t>__________________________________________</w: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end"/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0E633426" w:rsidR="00351C58" w:rsidRDefault="000750F0" w:rsidP="002F5BF8">
      <w:sdt>
        <w:sdtPr>
          <w:rPr>
            <w:noProof/>
          </w:rPr>
          <w:id w:val="1973251275"/>
          <w:placeholder>
            <w:docPart w:val="789A60E46CE04922B44C3CF4EF818830"/>
          </w:placeholder>
        </w:sdtPr>
        <w:sdtEndPr/>
        <w:sdtContent>
          <w:r w:rsidR="001B436E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  <w:maxLength w:val="10000"/>
                </w:textInput>
              </w:ffData>
            </w:fldChar>
          </w:r>
          <w:r w:rsidR="001B436E">
            <w:rPr>
              <w:noProof/>
            </w:rPr>
            <w:instrText xml:space="preserve"> FORMTEXT </w:instrText>
          </w:r>
          <w:r w:rsidR="001B436E">
            <w:rPr>
              <w:noProof/>
            </w:rPr>
          </w:r>
          <w:r w:rsidR="001B436E">
            <w:rPr>
              <w:noProof/>
            </w:rPr>
            <w:fldChar w:fldCharType="separate"/>
          </w:r>
          <w:r w:rsidR="001B436E">
            <w:rPr>
              <w:noProof/>
            </w:rPr>
            <w:t>__________________________________________</w:t>
          </w:r>
          <w:r w:rsidR="001B436E">
            <w:rPr>
              <w:noProof/>
            </w:rPr>
            <w:fldChar w:fldCharType="end"/>
          </w:r>
        </w:sdtContent>
      </w:sdt>
    </w:p>
    <w:sectPr w:rsidR="00351C58" w:rsidSect="002C5B09">
      <w:headerReference w:type="default" r:id="rId12"/>
      <w:footerReference w:type="default" r:id="rId13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928C6" w14:textId="77777777" w:rsidR="00351C58" w:rsidRDefault="00351C58" w:rsidP="00351C58">
      <w:pPr>
        <w:spacing w:after="0" w:line="240" w:lineRule="auto"/>
      </w:pPr>
      <w:r>
        <w:separator/>
      </w:r>
    </w:p>
  </w:endnote>
  <w:endnote w:type="continuationSeparator" w:id="0">
    <w:p w14:paraId="46C928C7" w14:textId="77777777" w:rsidR="00351C58" w:rsidRDefault="00351C58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663A6BAA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0750F0">
      <w:rPr>
        <w:color w:val="007A89" w:themeColor="text2"/>
      </w:rPr>
      <w:t>2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28C4" w14:textId="77777777" w:rsidR="00351C58" w:rsidRDefault="00351C58" w:rsidP="00351C58">
      <w:pPr>
        <w:spacing w:after="0" w:line="240" w:lineRule="auto"/>
      </w:pPr>
      <w:r>
        <w:separator/>
      </w:r>
    </w:p>
  </w:footnote>
  <w:footnote w:type="continuationSeparator" w:id="0">
    <w:p w14:paraId="46C928C5" w14:textId="77777777" w:rsidR="00351C58" w:rsidRDefault="00351C58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86532806">
    <w:abstractNumId w:val="0"/>
  </w:num>
  <w:num w:numId="2" w16cid:durableId="242222930">
    <w:abstractNumId w:val="0"/>
  </w:num>
  <w:num w:numId="3" w16cid:durableId="631136827">
    <w:abstractNumId w:val="0"/>
  </w:num>
  <w:num w:numId="4" w16cid:durableId="391271318">
    <w:abstractNumId w:val="0"/>
  </w:num>
  <w:num w:numId="5" w16cid:durableId="1344628696">
    <w:abstractNumId w:val="0"/>
  </w:num>
  <w:num w:numId="6" w16cid:durableId="651638355">
    <w:abstractNumId w:val="0"/>
  </w:num>
  <w:num w:numId="7" w16cid:durableId="2146967625">
    <w:abstractNumId w:val="0"/>
  </w:num>
  <w:num w:numId="8" w16cid:durableId="904754733">
    <w:abstractNumId w:val="0"/>
  </w:num>
  <w:num w:numId="9" w16cid:durableId="633102282">
    <w:abstractNumId w:val="0"/>
  </w:num>
  <w:num w:numId="10" w16cid:durableId="2034184679">
    <w:abstractNumId w:val="0"/>
  </w:num>
  <w:num w:numId="11" w16cid:durableId="126480489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MWEt+TMoMqRug5WUHx8Oi6NCxlHVFAGiYl/7UR5Ab0Pt6fj7Hxzrcw2EF6V+DaJWUsG5j/2E7nyudZWA+nAZ5g==" w:saltValue="APP4LgIsm1tq93Y9zYGrU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50F0"/>
    <w:rsid w:val="00077BBD"/>
    <w:rsid w:val="0008679B"/>
    <w:rsid w:val="000B047D"/>
    <w:rsid w:val="000B7FC5"/>
    <w:rsid w:val="000E30F2"/>
    <w:rsid w:val="0011189C"/>
    <w:rsid w:val="00177534"/>
    <w:rsid w:val="00181B7B"/>
    <w:rsid w:val="001B436E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87E6C"/>
    <w:rsid w:val="004A4696"/>
    <w:rsid w:val="004B3DBE"/>
    <w:rsid w:val="004B68B9"/>
    <w:rsid w:val="004C4073"/>
    <w:rsid w:val="00501E4F"/>
    <w:rsid w:val="00553E3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3CF0"/>
    <w:rsid w:val="008542D6"/>
    <w:rsid w:val="00935C4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D1950"/>
    <w:rsid w:val="00C67675"/>
    <w:rsid w:val="00C94D42"/>
    <w:rsid w:val="00C9610C"/>
    <w:rsid w:val="00CE2DAF"/>
    <w:rsid w:val="00CF17B6"/>
    <w:rsid w:val="00CF1D82"/>
    <w:rsid w:val="00CF208F"/>
    <w:rsid w:val="00D20579"/>
    <w:rsid w:val="00D301F3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C793F"/>
    <w:rsid w:val="00EE30BD"/>
    <w:rsid w:val="00EE4523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A60E46CE04922B44C3CF4EF8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EB51-AF64-40D0-BB46-B90292D94514}"/>
      </w:docPartPr>
      <w:docPartBody>
        <w:p w:rsidR="009E7F69" w:rsidRDefault="00BF29BD" w:rsidP="00BF29BD">
          <w:pPr>
            <w:pStyle w:val="789A60E46CE04922B44C3CF4EF81883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487E6C"/>
    <w:rsid w:val="004B68B9"/>
    <w:rsid w:val="00935C4E"/>
    <w:rsid w:val="009E7F69"/>
    <w:rsid w:val="00BF29BD"/>
    <w:rsid w:val="00C9610C"/>
    <w:rsid w:val="00EE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  <w:style w:type="paragraph" w:customStyle="1" w:styleId="789A60E46CE04922B44C3CF4EF818830">
    <w:name w:val="789A60E46CE04922B44C3CF4EF818830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D8DDB-58AB-4A4A-993A-5913081D02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05D69ED5-BBC3-459E-A909-C513811F5B4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Lobsch, Nico (ITZBund B, Z 4)</cp:lastModifiedBy>
  <cp:revision>9</cp:revision>
  <dcterms:created xsi:type="dcterms:W3CDTF">2025-11-13T08:33:00Z</dcterms:created>
  <dcterms:modified xsi:type="dcterms:W3CDTF">2026-07-23T06:51:00Z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